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AA058" w14:textId="77777777" w:rsidR="006C4519" w:rsidRDefault="006C4519" w:rsidP="006C45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SCOOLE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fl.1403-20)</w:t>
      </w:r>
    </w:p>
    <w:p w14:paraId="2BB639FE" w14:textId="77777777" w:rsidR="006C4519" w:rsidRDefault="006C4519" w:rsidP="006C45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 xml:space="preserve"> Church, Moulton, Norfolk.</w:t>
      </w:r>
    </w:p>
    <w:p w14:paraId="08DB9FF1" w14:textId="77777777" w:rsidR="006C4519" w:rsidRDefault="006C4519" w:rsidP="006C4519">
      <w:pPr>
        <w:pStyle w:val="NoSpacing"/>
        <w:rPr>
          <w:rFonts w:cs="Times New Roman"/>
          <w:szCs w:val="24"/>
        </w:rPr>
      </w:pPr>
    </w:p>
    <w:p w14:paraId="6C938BC8" w14:textId="77777777" w:rsidR="006C4519" w:rsidRDefault="006C4519" w:rsidP="006C4519">
      <w:pPr>
        <w:pStyle w:val="NoSpacing"/>
        <w:rPr>
          <w:rFonts w:cs="Times New Roman"/>
          <w:szCs w:val="24"/>
        </w:rPr>
      </w:pPr>
    </w:p>
    <w:p w14:paraId="73667070" w14:textId="77777777" w:rsidR="006C4519" w:rsidRDefault="006C4519" w:rsidP="006C45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1403</w:t>
      </w:r>
      <w:r>
        <w:rPr>
          <w:rFonts w:cs="Times New Roman"/>
          <w:szCs w:val="24"/>
        </w:rPr>
        <w:tab/>
        <w:t>He became Vicar.</w:t>
      </w:r>
    </w:p>
    <w:p w14:paraId="3BF47166" w14:textId="77777777" w:rsidR="006C4519" w:rsidRDefault="006C4519" w:rsidP="006C45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>(“An Essay Towards a Topographical History of the County of Norfolk”</w:t>
      </w:r>
      <w:r>
        <w:rPr>
          <w:rFonts w:cs="Times New Roman"/>
          <w:szCs w:val="24"/>
        </w:rPr>
        <w:t xml:space="preserve"> </w:t>
      </w:r>
    </w:p>
    <w:p w14:paraId="2BAF2182" w14:textId="77777777" w:rsidR="006C4519" w:rsidRDefault="006C4519" w:rsidP="006C4519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108-110,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78A54EB1" w14:textId="77777777" w:rsidR="006C4519" w:rsidRDefault="006C4519" w:rsidP="006C4519">
      <w:pPr>
        <w:pStyle w:val="NoSpacing"/>
        <w:rPr>
          <w:rFonts w:cs="Times New Roman"/>
          <w:szCs w:val="24"/>
        </w:rPr>
      </w:pPr>
    </w:p>
    <w:p w14:paraId="78C8CDAA" w14:textId="77777777" w:rsidR="006C4519" w:rsidRDefault="006C4519" w:rsidP="006C4519">
      <w:pPr>
        <w:pStyle w:val="NoSpacing"/>
        <w:rPr>
          <w:rFonts w:cs="Times New Roman"/>
          <w:szCs w:val="24"/>
        </w:rPr>
      </w:pPr>
    </w:p>
    <w:p w14:paraId="4A86EC37" w14:textId="77777777" w:rsidR="006C4519" w:rsidRDefault="006C4519" w:rsidP="006C45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8 February 2024</w:t>
      </w:r>
    </w:p>
    <w:p w14:paraId="3BD551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2FFFE" w14:textId="77777777" w:rsidR="006C4519" w:rsidRDefault="006C4519" w:rsidP="009139A6">
      <w:r>
        <w:separator/>
      </w:r>
    </w:p>
  </w:endnote>
  <w:endnote w:type="continuationSeparator" w:id="0">
    <w:p w14:paraId="3D9855A5" w14:textId="77777777" w:rsidR="006C4519" w:rsidRDefault="006C45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43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8F2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FD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9BC98" w14:textId="77777777" w:rsidR="006C4519" w:rsidRDefault="006C4519" w:rsidP="009139A6">
      <w:r>
        <w:separator/>
      </w:r>
    </w:p>
  </w:footnote>
  <w:footnote w:type="continuationSeparator" w:id="0">
    <w:p w14:paraId="21CD35A5" w14:textId="77777777" w:rsidR="006C4519" w:rsidRDefault="006C45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276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2F7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42D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519"/>
    <w:rsid w:val="000666E0"/>
    <w:rsid w:val="002510B7"/>
    <w:rsid w:val="005C130B"/>
    <w:rsid w:val="006C451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4EEAC"/>
  <w15:chartTrackingRefBased/>
  <w15:docId w15:val="{2AF84240-2EB7-41DC-885E-71E23E92E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2024-02-08T21:30:00Z</dcterms:created>
  <dcterms:modified xsi:type="dcterms:W3CDTF">2024-02-08T21:30:00Z</dcterms:modified>
</cp:coreProperties>
</file>